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CA686" w14:textId="77777777" w:rsidR="00375167" w:rsidRDefault="00375167" w:rsidP="00375167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JONSON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576D24B1" w14:textId="77777777" w:rsidR="00375167" w:rsidRDefault="00375167" w:rsidP="00375167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1125751E" w14:textId="77777777" w:rsidR="00375167" w:rsidRDefault="00375167" w:rsidP="00375167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650AB911" w14:textId="77777777" w:rsidR="00375167" w:rsidRDefault="00375167" w:rsidP="00375167">
      <w:pPr>
        <w:pStyle w:val="NoSpacing"/>
        <w:jc w:val="both"/>
        <w:rPr>
          <w:rFonts w:cs="Times New Roman"/>
          <w:color w:val="282B30"/>
          <w:szCs w:val="24"/>
          <w:shd w:val="clear" w:color="auto" w:fill="FFFFFF"/>
        </w:rPr>
      </w:pPr>
    </w:p>
    <w:p w14:paraId="676AB1B7" w14:textId="77777777" w:rsidR="00375167" w:rsidRPr="00065994" w:rsidRDefault="00375167" w:rsidP="00375167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Sir James Harrington</w:t>
      </w:r>
      <w:r w:rsidRPr="00065994">
        <w:rPr>
          <w:rFonts w:cs="Times New Roman"/>
          <w:color w:val="282B30"/>
          <w:szCs w:val="24"/>
          <w:u w:val="single"/>
          <w:shd w:val="clear" w:color="auto" w:fill="FFFFFF"/>
        </w:rPr>
        <w:t xml:space="preserve"> </w:t>
      </w:r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0330B2F1" w14:textId="77777777" w:rsidR="00375167" w:rsidRPr="00065994" w:rsidRDefault="00375167" w:rsidP="00375167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4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7E4D8BE2" w14:textId="77777777" w:rsidR="00375167" w:rsidRDefault="00375167" w:rsidP="0037516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FFC501E" w14:textId="77777777" w:rsidR="00375167" w:rsidRDefault="00375167" w:rsidP="0037516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D9A78C7" w14:textId="77777777" w:rsidR="00375167" w:rsidRDefault="00375167" w:rsidP="0037516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A1810BA" w14:textId="77777777" w:rsidR="00375167" w:rsidRDefault="00375167" w:rsidP="0037516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17 March 2023</w:t>
      </w:r>
    </w:p>
    <w:p w14:paraId="530F693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559FD" w14:textId="77777777" w:rsidR="00375167" w:rsidRDefault="00375167" w:rsidP="009139A6">
      <w:r>
        <w:separator/>
      </w:r>
    </w:p>
  </w:endnote>
  <w:endnote w:type="continuationSeparator" w:id="0">
    <w:p w14:paraId="724992C8" w14:textId="77777777" w:rsidR="00375167" w:rsidRDefault="003751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22B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E15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1CE4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41AE1" w14:textId="77777777" w:rsidR="00375167" w:rsidRDefault="00375167" w:rsidP="009139A6">
      <w:r>
        <w:separator/>
      </w:r>
    </w:p>
  </w:footnote>
  <w:footnote w:type="continuationSeparator" w:id="0">
    <w:p w14:paraId="1D63F74A" w14:textId="77777777" w:rsidR="00375167" w:rsidRDefault="003751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5A9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00F9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178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167"/>
    <w:rsid w:val="000666E0"/>
    <w:rsid w:val="002510B7"/>
    <w:rsid w:val="0037516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32C83"/>
  <w15:chartTrackingRefBased/>
  <w15:docId w15:val="{A145CE7D-7ABB-4CC1-80E2-720DB18C2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2023-06-30T17:59:00Z</dcterms:created>
  <dcterms:modified xsi:type="dcterms:W3CDTF">2023-06-30T18:00:00Z</dcterms:modified>
</cp:coreProperties>
</file>